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348f2f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348f2f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348f2f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348f2f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348f2f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348f2f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348f2f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348f2f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348f2f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348f2f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348f2f76"/>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929046a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929046a7"/>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715a110f"/>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南银理财珠联璧合鑫逸稳两年125期封闭式公募人民币理财产品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ZZ700322500260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Z7003225000205(投资者可依据该编码在中国理财网www.chinawealth.com.cn查询理财产品相关信息）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A份额：Y60125</w:t>
            </w:r>
          </w:p>
          <w:p>
            <w:pPr>
              <w:pStyle w:val="null10"/>
              <w:spacing w:lineRule="exact" w:line="200"/>
            </w:pPr>
            <w:r>
              <w:rPr>
                <w:rFonts w:ascii="方正黑体_GBK" w:hAnsi="方正黑体_GBK" w:cs="宋体" w:eastAsia="方正黑体_GBK"/>
                <w:sz w:val="18"/>
                <w:szCs w:val="18"/>
              </w:rPr>
              <w:t>B份额：Y61125</w:t>
            </w:r>
          </w:p>
          <w:p>
            <w:pPr>
              <w:pStyle w:val="null10"/>
              <w:spacing w:lineRule="exact" w:line="200"/>
            </w:pPr>
            <w:r>
              <w:rPr>
                <w:rFonts w:ascii="方正黑体_GBK" w:hAnsi="方正黑体_GBK" w:cs="宋体" w:eastAsia="方正黑体_GBK"/>
                <w:sz w:val="18"/>
                <w:szCs w:val="18"/>
              </w:rPr>
              <w:t>C份额：Y62125</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大众客户)、温州银行股份有限公司、长沙银行股份有限公司、吉林银行股份有限公司、秦皇岛银行股份有限公司、齐鲁银行股份有限公司( 白金/私行客户)、甘肃银行股份有限公司、天津农村商业银行股份有限公司( 代发客户)、桂林银行股份有限公司、宁波通商银行股份有限公司、江苏镇江农村商业银行股份有限公司( 20万元起购)、江苏如皋农村商业银行股份有限公司( 代发客户)、江苏紫金农村商业银行股份有限公司。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私行客户)、云南红塔银行股份有限公司( 财富客户（100万）)、兰州银行股份有限公司、乌鲁木齐银行股份有限公司、江苏泰兴农村商业银行股份有限公司、江苏靖江农村商业银行股份有限公司、江苏镇江农村商业银行股份有限公司( 100万元起购)、江苏射阳农村商业银行股份有限公司、江苏如东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2025年07月03日 09:00—2025年07月08日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2025年07月09日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2025年07月09日—实际到期日（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2027年07月28日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A份额：业绩比较基准为2.65%(年化)。</w:t>
            </w:r>
          </w:p>
          <w:p>
            <w:pPr>
              <w:pStyle w:val="null10"/>
              <w:spacing w:lineRule="exact" w:line="200"/>
            </w:pPr>
            <w:r>
              <w:rPr>
                <w:rFonts w:ascii="方正黑体_GBK" w:hAnsi="方正黑体_GBK" w:cs="宋体" w:eastAsia="方正黑体_GBK"/>
                <w:sz w:val="18"/>
                <w:szCs w:val="18"/>
              </w:rPr>
              <w:t>B份额：业绩比较基准为2.75%(年化)。</w:t>
            </w:r>
          </w:p>
          <w:p>
            <w:pPr>
              <w:pStyle w:val="null10"/>
              <w:spacing w:lineRule="exact" w:line="200"/>
            </w:pPr>
            <w:r>
              <w:rPr>
                <w:rFonts w:ascii="方正黑体_GBK" w:hAnsi="方正黑体_GBK" w:cs="宋体" w:eastAsia="方正黑体_GBK"/>
                <w:sz w:val="18"/>
                <w:szCs w:val="18"/>
              </w:rPr>
              <w:t>C份额：业绩比较基准为2.85%(年化)。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A份额：固定管理费年化0.25%</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929046a7"/>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90c6048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90c6048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90c6048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90c60481"/>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90c6048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90c6048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90c6048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90c60481"/>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南银理财珠联璧合鑫逸稳两年125期封闭式公募人民币理财产品</w:t>
      </w:r>
      <w:r>
        <w:rPr>
          <w:rFonts w:ascii="方正黑体_GBK" w:eastAsia="方正黑体_GBK" w:hint="eastAsia" w:hAnsi="方正黑体_GBK"/>
          <w:vanish w:val="0"/>
          <w:color w:val="3D3D3D"/>
          <w:kern w:val="0"/>
          <w:sz w:val="15"/>
          <w:szCs w:val="15"/>
        </w:rPr>
        <w:t>。</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90c60481"/>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90c6048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90c6048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90c6048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f8616e2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f8616e2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f8616e2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f8616e2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f8616e2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f8616e2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90c6048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90c6048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90c60481"/>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f8616e2f"/>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929046a7"/>
        <w:keepNext w:val="0"/>
        <w:keepLines w:val="0"/>
        <w:pageBreakBefore w:val="0"/>
        <w:widowControl/>
        <w:suppressLineNumbers w:val="0"/>
        <w:suppressAutoHyphens w:val="0"/>
        <w:spacing w:line="200" w:lineRule="exact"/>
        <w:ind w:firstLineChars="200" w:firstLine="300"/>
        <w:rPr>
          <w:rStyle w:val="f8616e2f"/>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929046a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929046a7"/>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929046a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929046a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929046a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929046a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929046a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929046a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929046a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929046a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929046a7"/>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929046a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929046a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929046a7"/>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929046a7"/>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929046a7"/>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1"/>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348f2f76">
    <w:name w:val="Normal348f2f7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51fdf95">
    <w:name w:val="heading 1751fdf95"/>
    <w:basedOn w:val="348f2f7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6ad4a66">
    <w:name w:val="heading 246ad4a66"/>
    <w:basedOn w:val="348f2f7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6eeeb8d1">
    <w:name w:val="heading 36eeeb8d1"/>
    <w:basedOn w:val="348f2f7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1e0c917">
    <w:name w:val="Default Paragraph Font61e0c917"/>
  </w:style>
  <w:style xmlns:r="http://schemas.openxmlformats.org/officeDocument/2006/relationships" w:type="paragraph" w:styleId="8176a8a4">
    <w:name w:val="toc 18176a8a4"/>
    <w:basedOn w:val="348f2f76"/>
    <w:autoRedefine/>
    <w:next w:val="0"/>
  </w:style>
  <w:style xmlns:r="http://schemas.openxmlformats.org/officeDocument/2006/relationships" w:type="paragraph" w:styleId="c66525ce">
    <w:name w:val="toc 2c66525ce"/>
    <w:basedOn w:val="348f2f76"/>
    <w:autoRedefine/>
    <w:next w:val="0"/>
    <w:pPr>
      <w:ind w:left="420"/>
    </w:pPr>
  </w:style>
  <w:style xmlns:r="http://schemas.openxmlformats.org/officeDocument/2006/relationships" w:type="paragraph" w:styleId="8993b6a3">
    <w:name w:val="toc 38993b6a3"/>
    <w:basedOn w:val="348f2f76"/>
    <w:autoRedefine/>
    <w:next w:val="0"/>
    <w:pPr>
      <w:ind w:left="840"/>
    </w:pPr>
  </w:style>
  <w:style xmlns:r="http://schemas.openxmlformats.org/officeDocument/2006/relationships" w:type="paragraph" w:styleId="08e01d7a">
    <w:name w:val="toc 408e01d7a"/>
    <w:basedOn w:val="348f2f76"/>
    <w:autoRedefine/>
    <w:next w:val="0"/>
    <w:pPr>
      <w:ind w:left="1260"/>
    </w:pPr>
  </w:style>
  <w:style xmlns:r="http://schemas.openxmlformats.org/officeDocument/2006/relationships" w:type="paragraph" w:styleId="f505ae4b">
    <w:name w:val="toc 5f505ae4b"/>
    <w:basedOn w:val="348f2f76"/>
    <w:autoRedefine/>
    <w:next w:val="0"/>
    <w:pPr>
      <w:ind w:left="1680"/>
    </w:pPr>
  </w:style>
  <w:style xmlns:r="http://schemas.openxmlformats.org/officeDocument/2006/relationships" w:type="paragraph" w:styleId="409a9f65">
    <w:name w:val="header409a9f65"/>
    <w:basedOn w:val="348f2f7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1a50962">
    <w:name w:val="footer81a50962"/>
    <w:basedOn w:val="348f2f76"/>
    <w:pPr>
      <w:tabs>
        <w:tab w:val="center" w:pos="4153"/>
        <w:tab w:val="right" w:pos="8307"/>
      </w:tabs>
      <w:adjustRightInd/>
      <w:snapToGrid w:val="0"/>
      <w:contextualSpacing w:val="0"/>
      <w:jc w:val="left"/>
    </w:pPr>
    <w:rPr>
      <w:sz w:val="18"/>
    </w:rPr>
  </w:style>
  <w:style xmlns:r="http://schemas.openxmlformats.org/officeDocument/2006/relationships" w:type="character" w:styleId="ad255d2c">
    <w:name w:val="Strongad255d2c"/>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29046a7">
    <w:name w:val="Normal929046a7"/>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2c89ae28">
    <w:name w:val="heading 12c89ae28"/>
    <w:basedOn w:val="929046a7"/>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7b362f2">
    <w:name w:val="heading 267b362f2"/>
    <w:basedOn w:val="929046a7"/>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667cc0f">
    <w:name w:val="heading 37667cc0f"/>
    <w:basedOn w:val="929046a7"/>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4555014">
    <w:name w:val="Default Paragraph Font84555014"/>
  </w:style>
  <w:style xmlns:r="http://schemas.openxmlformats.org/officeDocument/2006/relationships" w:type="paragraph" w:styleId="aaac43a1">
    <w:name w:val="Normal Indentaaac43a1"/>
    <w:basedOn w:val="929046a7"/>
    <w:pPr>
      <w:ind w:firstLineChars="200" w:firstLine="200"/>
    </w:pPr>
  </w:style>
  <w:style xmlns:r="http://schemas.openxmlformats.org/officeDocument/2006/relationships" w:type="paragraph" w:styleId="a392e135">
    <w:name w:val="toc 5a392e135"/>
    <w:basedOn w:val="929046a7"/>
    <w:next w:val="0"/>
    <w:pPr>
      <w:ind w:left="1680"/>
    </w:pPr>
  </w:style>
  <w:style xmlns:r="http://schemas.openxmlformats.org/officeDocument/2006/relationships" w:type="paragraph" w:styleId="f3f84155">
    <w:name w:val="toc 3f3f84155"/>
    <w:basedOn w:val="929046a7"/>
    <w:next w:val="0"/>
    <w:pPr>
      <w:ind w:left="840"/>
    </w:pPr>
  </w:style>
  <w:style xmlns:r="http://schemas.openxmlformats.org/officeDocument/2006/relationships" w:type="paragraph" w:styleId="9ecfc2e3">
    <w:name w:val="footer9ecfc2e3"/>
    <w:basedOn w:val="929046a7"/>
    <w:pPr>
      <w:tabs>
        <w:tab w:val="center" w:pos="4153"/>
        <w:tab w:val="right" w:pos="8307"/>
      </w:tabs>
      <w:adjustRightInd/>
      <w:snapToGrid w:val="0"/>
      <w:contextualSpacing w:val="0"/>
      <w:jc w:val="left"/>
    </w:pPr>
    <w:rPr>
      <w:sz w:val="18"/>
    </w:rPr>
  </w:style>
  <w:style xmlns:r="http://schemas.openxmlformats.org/officeDocument/2006/relationships" w:type="paragraph" w:styleId="d302768c">
    <w:name w:val="headerd302768c"/>
    <w:basedOn w:val="929046a7"/>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06da5b9">
    <w:name w:val="toc 1a06da5b9"/>
    <w:basedOn w:val="929046a7"/>
    <w:next w:val="0"/>
  </w:style>
  <w:style xmlns:r="http://schemas.openxmlformats.org/officeDocument/2006/relationships" w:type="paragraph" w:styleId="a7e3ef11">
    <w:name w:val="toc 4a7e3ef11"/>
    <w:basedOn w:val="929046a7"/>
    <w:next w:val="0"/>
    <w:pPr>
      <w:ind w:left="1260"/>
    </w:pPr>
  </w:style>
  <w:style xmlns:r="http://schemas.openxmlformats.org/officeDocument/2006/relationships" w:type="paragraph" w:styleId="f663cb96">
    <w:name w:val="toc 2f663cb96"/>
    <w:basedOn w:val="929046a7"/>
    <w:next w:val="0"/>
    <w:pPr>
      <w:ind w:left="420"/>
    </w:pPr>
  </w:style>
  <w:style xmlns:r="http://schemas.openxmlformats.org/officeDocument/2006/relationships" w:type="paragraph" w:styleId="715a110f">
    <w:name w:val="Normal (Web)715a110f"/>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0c60481">
    <w:name w:val="Normal90c6048190c6048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9c6dc9d">
    <w:name w:val="heading 119c6dc9d19c6dc9d"/>
    <w:basedOn w:val="90c6048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10c1df4">
    <w:name w:val="heading 2e10c1df4e10c1df4"/>
    <w:basedOn w:val="90c6048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17125df">
    <w:name w:val="heading 3417125df417125df"/>
    <w:basedOn w:val="90c6048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4b4a5f55">
    <w:name w:val="Default Paragraph Font4b4a5f554b4a5f55"/>
  </w:style>
  <w:style xmlns:r="http://schemas.openxmlformats.org/officeDocument/2006/relationships" w:type="paragraph" w:customStyle="1" w:styleId="db2d3266">
    <w:name w:val="引文目录1db2d3266db2d3266"/>
    <w:basedOn w:val="90c60481"/>
    <w:next w:val="0"/>
    <w:pPr>
      <w:ind w:leftChars="200" w:left="200"/>
    </w:pPr>
  </w:style>
  <w:style xmlns:r="http://schemas.openxmlformats.org/officeDocument/2006/relationships" w:type="paragraph" w:styleId="16bbea7d">
    <w:name w:val="toc 516bbea7d16bbea7d"/>
    <w:basedOn w:val="90c60481"/>
    <w:next w:val="0"/>
    <w:pPr>
      <w:ind w:left="1680"/>
    </w:pPr>
  </w:style>
  <w:style xmlns:r="http://schemas.openxmlformats.org/officeDocument/2006/relationships" w:type="paragraph" w:styleId="e60b57ee">
    <w:name w:val="toc 3e60b57eee60b57ee"/>
    <w:basedOn w:val="90c60481"/>
    <w:next w:val="0"/>
    <w:pPr>
      <w:ind w:left="840"/>
    </w:pPr>
  </w:style>
  <w:style xmlns:r="http://schemas.openxmlformats.org/officeDocument/2006/relationships" w:type="paragraph" w:styleId="bb3badf0">
    <w:name w:val="footerbb3badf0bb3badf0"/>
    <w:basedOn w:val="90c60481"/>
    <w:pPr>
      <w:tabs>
        <w:tab w:val="center" w:pos="4153"/>
        <w:tab w:val="right" w:pos="8307"/>
      </w:tabs>
      <w:adjustRightInd/>
      <w:snapToGrid w:val="0"/>
      <w:contextualSpacing w:val="0"/>
      <w:jc w:val="left"/>
    </w:pPr>
    <w:rPr>
      <w:sz w:val="18"/>
    </w:rPr>
  </w:style>
  <w:style xmlns:r="http://schemas.openxmlformats.org/officeDocument/2006/relationships" w:type="paragraph" w:styleId="debb9927">
    <w:name w:val="headerdebb9927debb9927"/>
    <w:basedOn w:val="90c6048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c248331">
    <w:name w:val="toc 12c2483312c248331"/>
    <w:basedOn w:val="90c60481"/>
    <w:next w:val="0"/>
  </w:style>
  <w:style xmlns:r="http://schemas.openxmlformats.org/officeDocument/2006/relationships" w:type="paragraph" w:styleId="38790b7e">
    <w:name w:val="toc 438790b7e38790b7e"/>
    <w:basedOn w:val="90c60481"/>
    <w:next w:val="0"/>
    <w:pPr>
      <w:ind w:left="1260"/>
    </w:pPr>
  </w:style>
  <w:style xmlns:r="http://schemas.openxmlformats.org/officeDocument/2006/relationships" w:type="paragraph" w:styleId="34af246d">
    <w:name w:val="toc 234af246d34af246d"/>
    <w:basedOn w:val="90c60481"/>
    <w:next w:val="0"/>
    <w:pPr>
      <w:ind w:left="420"/>
    </w:pPr>
  </w:style>
  <w:style xmlns:r="http://schemas.openxmlformats.org/officeDocument/2006/relationships" w:type="paragraph" w:customStyle="1" w:styleId="f8616e2f">
    <w:name w:val="列出段落1f8616e2ff8616e2f"/>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