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e03173a"/>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6e03173a"/>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6e03173a"/>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6e03173a"/>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e0317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e03173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c53ff5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c53ff5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2417bf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南银理财鼎瑞安心三年16期封闭式公募人民币理财产品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ZZ700322500511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Z7003225000345(投资者可依据该编码在中国理财网www.chinawealth.com.cn查询理财产品相关信息）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A份额：AX30016</w:t>
            </w:r>
          </w:p>
          <w:p>
            <w:pPr>
              <w:pStyle w:val="null10"/>
              <w:spacing w:lineRule="exact" w:line="200"/>
            </w:pPr>
            <w:r>
              <w:rPr>
                <w:rFonts w:ascii="方正黑体_GBK" w:hAnsi="方正黑体_GBK" w:cs="宋体" w:eastAsia="方正黑体_GBK"/>
                <w:sz w:val="18"/>
                <w:szCs w:val="18"/>
              </w:rPr>
              <w:t>B份额：AX31016</w:t>
            </w:r>
          </w:p>
          <w:p>
            <w:pPr>
              <w:pStyle w:val="null10"/>
              <w:spacing w:lineRule="exact" w:line="200"/>
            </w:pPr>
            <w:r>
              <w:rPr>
                <w:rFonts w:ascii="方正黑体_GBK" w:hAnsi="方正黑体_GBK" w:cs="宋体" w:eastAsia="方正黑体_GBK"/>
                <w:sz w:val="18"/>
                <w:szCs w:val="18"/>
              </w:rPr>
              <w:t>C份额：AX32016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A份额：南京银行股份有限公司、南银理财有限责任公司、江苏仪征农村商业银行股份有限公司（指定客户）。</w:t>
            </w:r>
          </w:p>
          <w:p>
            <w:pPr>
              <w:pStyle w:val="null10"/>
              <w:spacing w:lineRule="exact" w:line="200"/>
            </w:pPr>
            <w:r>
              <w:rPr>
                <w:rFonts w:ascii="方正黑体_GBK" w:hAnsi="方正黑体_GBK" w:cs="宋体" w:eastAsia="方正黑体_GBK"/>
                <w:sz w:val="18"/>
                <w:szCs w:val="18"/>
              </w:rPr>
              <w:t>B份额：江苏仪征农村商业银行股份有限公司。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2028年11月01日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c53ff5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eeee3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eeee3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eeee3c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eeee3c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eeee3c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eeee3c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eeee3c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eeee3c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南银理财鼎瑞安心三年16期封闭式公募人民币理财产品</w:t>
      </w:r>
      <w:r>
        <w:rPr>
          <w:rFonts w:ascii="方正黑体_GBK" w:eastAsia="方正黑体_GBK" w:hint="eastAsia" w:hAnsi="方正黑体_GBK"/>
          <w:vanish w:val="0"/>
          <w:color w:val="3D3D3D"/>
          <w:kern w:val="0"/>
          <w:sz w:val="15"/>
          <w:szCs w:val="15"/>
        </w:rPr>
        <w:t>。</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eeee3c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eeee3c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eeee3c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eeee3c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a6c0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a6c0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a6c0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a6c0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a6c0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a6c0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eeee3c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eeee3c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eeee3c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a6c00e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c53ff56"/>
        <w:keepNext w:val="0"/>
        <w:keepLines w:val="0"/>
        <w:pageBreakBefore w:val="0"/>
        <w:widowControl/>
        <w:suppressLineNumbers w:val="0"/>
        <w:suppressAutoHyphens w:val="0"/>
        <w:spacing w:line="200" w:lineRule="exact"/>
        <w:ind w:firstLineChars="200" w:firstLine="300"/>
        <w:rPr>
          <w:rStyle w:val="8a6c00e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c53ff5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c53ff5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c53ff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c53ff5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c53ff5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c53ff5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c53ff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c53ff5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e03173a">
    <w:name w:val="Normal6e03173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0e994d8">
    <w:name w:val="heading 1d0e994d8"/>
    <w:basedOn w:val="6e03173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87c49cf">
    <w:name w:val="heading 2087c49cf"/>
    <w:basedOn w:val="6e03173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b20e876">
    <w:name w:val="heading 36b20e876"/>
    <w:basedOn w:val="6e03173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a6851be">
    <w:name w:val="Default Paragraph Font2a6851be"/>
  </w:style>
  <w:style xmlns:r="http://schemas.openxmlformats.org/officeDocument/2006/relationships" w:type="paragraph" w:styleId="f141afcb">
    <w:name w:val="toc 1f141afcb"/>
    <w:basedOn w:val="6e03173a"/>
    <w:autoRedefine/>
    <w:next w:val="0"/>
  </w:style>
  <w:style xmlns:r="http://schemas.openxmlformats.org/officeDocument/2006/relationships" w:type="paragraph" w:styleId="c6f89794">
    <w:name w:val="toc 2c6f89794"/>
    <w:basedOn w:val="6e03173a"/>
    <w:autoRedefine/>
    <w:next w:val="0"/>
    <w:pPr>
      <w:ind w:left="420"/>
    </w:pPr>
  </w:style>
  <w:style xmlns:r="http://schemas.openxmlformats.org/officeDocument/2006/relationships" w:type="paragraph" w:styleId="f20e9f79">
    <w:name w:val="toc 3f20e9f79"/>
    <w:basedOn w:val="6e03173a"/>
    <w:autoRedefine/>
    <w:next w:val="0"/>
    <w:pPr>
      <w:ind w:left="840"/>
    </w:pPr>
  </w:style>
  <w:style xmlns:r="http://schemas.openxmlformats.org/officeDocument/2006/relationships" w:type="paragraph" w:styleId="4758b241">
    <w:name w:val="toc 44758b241"/>
    <w:basedOn w:val="6e03173a"/>
    <w:autoRedefine/>
    <w:next w:val="0"/>
    <w:pPr>
      <w:ind w:left="1260"/>
    </w:pPr>
  </w:style>
  <w:style xmlns:r="http://schemas.openxmlformats.org/officeDocument/2006/relationships" w:type="paragraph" w:styleId="e7cb1e73">
    <w:name w:val="toc 5e7cb1e73"/>
    <w:basedOn w:val="6e03173a"/>
    <w:autoRedefine/>
    <w:next w:val="0"/>
    <w:pPr>
      <w:ind w:left="1680"/>
    </w:pPr>
  </w:style>
  <w:style xmlns:r="http://schemas.openxmlformats.org/officeDocument/2006/relationships" w:type="paragraph" w:styleId="0679d734">
    <w:name w:val="header0679d734"/>
    <w:basedOn w:val="6e03173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949b461">
    <w:name w:val="footer0949b461"/>
    <w:basedOn w:val="6e03173a"/>
    <w:pPr>
      <w:tabs>
        <w:tab w:val="center" w:pos="4153"/>
        <w:tab w:val="right" w:pos="8307"/>
      </w:tabs>
      <w:adjustRightInd/>
      <w:snapToGrid w:val="0"/>
      <w:contextualSpacing w:val="0"/>
      <w:jc w:val="left"/>
    </w:pPr>
    <w:rPr>
      <w:sz w:val="18"/>
    </w:rPr>
  </w:style>
  <w:style xmlns:r="http://schemas.openxmlformats.org/officeDocument/2006/relationships" w:type="character" w:styleId="f3d65b94">
    <w:name w:val="Strongf3d65b9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c53ff56">
    <w:name w:val="Normalbc53ff5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aee6d13">
    <w:name w:val="heading 1aaee6d13"/>
    <w:basedOn w:val="bc53ff5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054caa4">
    <w:name w:val="heading 21054caa4"/>
    <w:basedOn w:val="bc53ff5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b13e8bf">
    <w:name w:val="heading 31b13e8bf"/>
    <w:basedOn w:val="bc53ff5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f463d4a">
    <w:name w:val="Default Paragraph Font2f463d4a"/>
  </w:style>
  <w:style xmlns:r="http://schemas.openxmlformats.org/officeDocument/2006/relationships" w:type="paragraph" w:styleId="463188b7">
    <w:name w:val="Normal Indent463188b7"/>
    <w:basedOn w:val="bc53ff56"/>
    <w:pPr>
      <w:ind w:firstLineChars="200" w:firstLine="200"/>
    </w:pPr>
  </w:style>
  <w:style xmlns:r="http://schemas.openxmlformats.org/officeDocument/2006/relationships" w:type="paragraph" w:styleId="9a0e241c">
    <w:name w:val="toc 59a0e241c"/>
    <w:basedOn w:val="bc53ff56"/>
    <w:next w:val="0"/>
    <w:pPr>
      <w:ind w:left="1680"/>
    </w:pPr>
  </w:style>
  <w:style xmlns:r="http://schemas.openxmlformats.org/officeDocument/2006/relationships" w:type="paragraph" w:styleId="cf7f5721">
    <w:name w:val="toc 3cf7f5721"/>
    <w:basedOn w:val="bc53ff56"/>
    <w:next w:val="0"/>
    <w:pPr>
      <w:ind w:left="840"/>
    </w:pPr>
  </w:style>
  <w:style xmlns:r="http://schemas.openxmlformats.org/officeDocument/2006/relationships" w:type="paragraph" w:styleId="4e2f82f2">
    <w:name w:val="footer4e2f82f2"/>
    <w:basedOn w:val="bc53ff56"/>
    <w:pPr>
      <w:tabs>
        <w:tab w:val="center" w:pos="4153"/>
        <w:tab w:val="right" w:pos="8307"/>
      </w:tabs>
      <w:adjustRightInd/>
      <w:snapToGrid w:val="0"/>
      <w:contextualSpacing w:val="0"/>
      <w:jc w:val="left"/>
    </w:pPr>
    <w:rPr>
      <w:sz w:val="18"/>
    </w:rPr>
  </w:style>
  <w:style xmlns:r="http://schemas.openxmlformats.org/officeDocument/2006/relationships" w:type="paragraph" w:styleId="0bfdae76">
    <w:name w:val="header0bfdae76"/>
    <w:basedOn w:val="bc53ff5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8cfadc1">
    <w:name w:val="toc 138cfadc1"/>
    <w:basedOn w:val="bc53ff56"/>
    <w:next w:val="0"/>
  </w:style>
  <w:style xmlns:r="http://schemas.openxmlformats.org/officeDocument/2006/relationships" w:type="paragraph" w:styleId="d310d3b7">
    <w:name w:val="toc 4d310d3b7"/>
    <w:basedOn w:val="bc53ff56"/>
    <w:next w:val="0"/>
    <w:pPr>
      <w:ind w:left="1260"/>
    </w:pPr>
  </w:style>
  <w:style xmlns:r="http://schemas.openxmlformats.org/officeDocument/2006/relationships" w:type="paragraph" w:styleId="a349a2a6">
    <w:name w:val="toc 2a349a2a6"/>
    <w:basedOn w:val="bc53ff56"/>
    <w:next w:val="0"/>
    <w:pPr>
      <w:ind w:left="420"/>
    </w:pPr>
  </w:style>
  <w:style xmlns:r="http://schemas.openxmlformats.org/officeDocument/2006/relationships" w:type="paragraph" w:styleId="e2417bf1">
    <w:name w:val="Normal (Web)e2417bf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eeee3cd">
    <w:name w:val="Normalfeeee3cdfeeee3c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775a652">
    <w:name w:val="heading 17775a6527775a652"/>
    <w:basedOn w:val="feeee3c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2ff2cca">
    <w:name w:val="heading 232ff2cca32ff2cca"/>
    <w:basedOn w:val="feeee3c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782d8dd">
    <w:name w:val="heading 3c782d8ddc782d8dd"/>
    <w:basedOn w:val="feeee3c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8ea58bf">
    <w:name w:val="Default Paragraph Fontb8ea58bfb8ea58bf"/>
  </w:style>
  <w:style xmlns:r="http://schemas.openxmlformats.org/officeDocument/2006/relationships" w:type="paragraph" w:customStyle="1" w:styleId="81a64725">
    <w:name w:val="引文目录181a6472581a64725"/>
    <w:basedOn w:val="feeee3cd"/>
    <w:next w:val="0"/>
    <w:pPr>
      <w:ind w:leftChars="200" w:left="200"/>
    </w:pPr>
  </w:style>
  <w:style xmlns:r="http://schemas.openxmlformats.org/officeDocument/2006/relationships" w:type="paragraph" w:styleId="78410d7b">
    <w:name w:val="toc 578410d7b78410d7b"/>
    <w:basedOn w:val="feeee3cd"/>
    <w:next w:val="0"/>
    <w:pPr>
      <w:ind w:left="1680"/>
    </w:pPr>
  </w:style>
  <w:style xmlns:r="http://schemas.openxmlformats.org/officeDocument/2006/relationships" w:type="paragraph" w:styleId="1a39e6b5">
    <w:name w:val="toc 31a39e6b51a39e6b5"/>
    <w:basedOn w:val="feeee3cd"/>
    <w:next w:val="0"/>
    <w:pPr>
      <w:ind w:left="840"/>
    </w:pPr>
  </w:style>
  <w:style xmlns:r="http://schemas.openxmlformats.org/officeDocument/2006/relationships" w:type="paragraph" w:styleId="15b6c9ee">
    <w:name w:val="footer15b6c9ee15b6c9ee"/>
    <w:basedOn w:val="feeee3cd"/>
    <w:pPr>
      <w:tabs>
        <w:tab w:val="center" w:pos="4153"/>
        <w:tab w:val="right" w:pos="8307"/>
      </w:tabs>
      <w:adjustRightInd/>
      <w:snapToGrid w:val="0"/>
      <w:contextualSpacing w:val="0"/>
      <w:jc w:val="left"/>
    </w:pPr>
    <w:rPr>
      <w:sz w:val="18"/>
    </w:rPr>
  </w:style>
  <w:style xmlns:r="http://schemas.openxmlformats.org/officeDocument/2006/relationships" w:type="paragraph" w:styleId="e8328fd5">
    <w:name w:val="headere8328fd5e8328fd5"/>
    <w:basedOn w:val="feeee3c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4d649f7">
    <w:name w:val="toc 194d649f794d649f7"/>
    <w:basedOn w:val="feeee3cd"/>
    <w:next w:val="0"/>
  </w:style>
  <w:style xmlns:r="http://schemas.openxmlformats.org/officeDocument/2006/relationships" w:type="paragraph" w:styleId="6b14926f">
    <w:name w:val="toc 46b14926f6b14926f"/>
    <w:basedOn w:val="feeee3cd"/>
    <w:next w:val="0"/>
    <w:pPr>
      <w:ind w:left="1260"/>
    </w:pPr>
  </w:style>
  <w:style xmlns:r="http://schemas.openxmlformats.org/officeDocument/2006/relationships" w:type="paragraph" w:styleId="02147b6f">
    <w:name w:val="toc 202147b6f02147b6f"/>
    <w:basedOn w:val="feeee3cd"/>
    <w:next w:val="0"/>
    <w:pPr>
      <w:ind w:left="420"/>
    </w:pPr>
  </w:style>
  <w:style xmlns:r="http://schemas.openxmlformats.org/officeDocument/2006/relationships" w:type="paragraph" w:customStyle="1" w:styleId="8a6c00e8">
    <w:name w:val="列出段落18a6c00e88a6c00e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