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7f4f84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7f4f84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ea1933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ea1933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7186c5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A份额：Y60142</w:t>
            </w:r>
          </w:p>
          <w:p>
            <w:pPr>
              <w:pStyle w:val="null10"/>
              <w:spacing w:lineRule="exact" w:line="200"/>
            </w:pPr>
            <w:r>
              <w:rPr>
                <w:rFonts w:ascii="方正黑体_GBK" w:hAnsi="方正黑体_GBK" w:cs="宋体" w:eastAsia="方正黑体_GBK"/>
                <w:sz w:val="18"/>
                <w:szCs w:val="18"/>
              </w:rPr>
              <w:t>B份额：Y61142</w:t>
            </w:r>
          </w:p>
          <w:p>
            <w:pPr>
              <w:pStyle w:val="null10"/>
              <w:spacing w:lineRule="exact" w:line="200"/>
            </w:pPr>
            <w:r>
              <w:rPr>
                <w:rFonts w:ascii="方正黑体_GBK" w:hAnsi="方正黑体_GBK" w:cs="宋体" w:eastAsia="方正黑体_GBK"/>
                <w:sz w:val="18"/>
                <w:szCs w:val="18"/>
              </w:rPr>
              <w:t>C份额：Y62142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私行客户)、郑州银行股份有限公司、泰安银行股份有限公司、云南红塔银行股份有限公司(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2027年11月24日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ea1933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f7e10f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f7e10f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f7e10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f7e10f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f7e10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f7e10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f7e10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f7e10f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南银理财珠联璧合鑫逸稳两年142期封闭式公募人民币理财产品</w:t>
      </w:r>
      <w:r>
        <w:rPr>
          <w:rFonts w:ascii="方正黑体_GBK" w:eastAsia="方正黑体_GBK" w:hint="eastAsia" w:hAnsi="方正黑体_GBK"/>
          <w:vanish w:val="0"/>
          <w:color w:val="3D3D3D"/>
          <w:kern w:val="0"/>
          <w:sz w:val="15"/>
          <w:szCs w:val="15"/>
        </w:rPr>
        <w:t>。</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f7e10f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f7e10f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f7e10f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f7e10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a46e6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f7e10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f7e10f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f7e10f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a46e6c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ea19332"/>
        <w:keepNext w:val="0"/>
        <w:keepLines w:val="0"/>
        <w:pageBreakBefore w:val="0"/>
        <w:widowControl/>
        <w:suppressLineNumbers w:val="0"/>
        <w:suppressAutoHyphens w:val="0"/>
        <w:spacing w:line="200" w:lineRule="exact"/>
        <w:ind w:firstLineChars="200" w:firstLine="300"/>
        <w:rPr>
          <w:rStyle w:val="6a46e6c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ea1933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ea1933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ea1933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ea1933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ea1933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ea1933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ea193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ea1933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7f4f848">
    <w:name w:val="Normale7f4f84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cbe16f5">
    <w:name w:val="heading 1dcbe16f5"/>
    <w:basedOn w:val="e7f4f84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918aeb8">
    <w:name w:val="heading 29918aeb8"/>
    <w:basedOn w:val="e7f4f84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bd15b1e">
    <w:name w:val="heading 33bd15b1e"/>
    <w:basedOn w:val="e7f4f84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c40a12e">
    <w:name w:val="Default Paragraph Font4c40a12e"/>
  </w:style>
  <w:style xmlns:r="http://schemas.openxmlformats.org/officeDocument/2006/relationships" w:type="paragraph" w:styleId="d6801a44">
    <w:name w:val="toc 1d6801a44"/>
    <w:basedOn w:val="e7f4f848"/>
    <w:autoRedefine/>
    <w:next w:val="0"/>
  </w:style>
  <w:style xmlns:r="http://schemas.openxmlformats.org/officeDocument/2006/relationships" w:type="paragraph" w:styleId="26e9b5d7">
    <w:name w:val="toc 226e9b5d7"/>
    <w:basedOn w:val="e7f4f848"/>
    <w:autoRedefine/>
    <w:next w:val="0"/>
    <w:pPr>
      <w:ind w:left="420"/>
    </w:pPr>
  </w:style>
  <w:style xmlns:r="http://schemas.openxmlformats.org/officeDocument/2006/relationships" w:type="paragraph" w:styleId="30a61338">
    <w:name w:val="toc 330a61338"/>
    <w:basedOn w:val="e7f4f848"/>
    <w:autoRedefine/>
    <w:next w:val="0"/>
    <w:pPr>
      <w:ind w:left="840"/>
    </w:pPr>
  </w:style>
  <w:style xmlns:r="http://schemas.openxmlformats.org/officeDocument/2006/relationships" w:type="paragraph" w:styleId="4b60de26">
    <w:name w:val="toc 44b60de26"/>
    <w:basedOn w:val="e7f4f848"/>
    <w:autoRedefine/>
    <w:next w:val="0"/>
    <w:pPr>
      <w:ind w:left="1260"/>
    </w:pPr>
  </w:style>
  <w:style xmlns:r="http://schemas.openxmlformats.org/officeDocument/2006/relationships" w:type="paragraph" w:styleId="34f87bad">
    <w:name w:val="toc 534f87bad"/>
    <w:basedOn w:val="e7f4f848"/>
    <w:autoRedefine/>
    <w:next w:val="0"/>
    <w:pPr>
      <w:ind w:left="1680"/>
    </w:pPr>
  </w:style>
  <w:style xmlns:r="http://schemas.openxmlformats.org/officeDocument/2006/relationships" w:type="paragraph" w:styleId="9c927d14">
    <w:name w:val="header9c927d14"/>
    <w:basedOn w:val="e7f4f84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708b0ad">
    <w:name w:val="footerb708b0ad"/>
    <w:basedOn w:val="e7f4f848"/>
    <w:pPr>
      <w:tabs>
        <w:tab w:val="center" w:pos="4153"/>
        <w:tab w:val="right" w:pos="8307"/>
      </w:tabs>
      <w:adjustRightInd/>
      <w:snapToGrid w:val="0"/>
      <w:contextualSpacing w:val="0"/>
      <w:jc w:val="left"/>
    </w:pPr>
    <w:rPr>
      <w:sz w:val="18"/>
    </w:rPr>
  </w:style>
  <w:style xmlns:r="http://schemas.openxmlformats.org/officeDocument/2006/relationships" w:type="character" w:styleId="a13e1deb">
    <w:name w:val="Stronga13e1de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ea19332">
    <w:name w:val="Normalcea1933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7fdcec4">
    <w:name w:val="heading 117fdcec4"/>
    <w:basedOn w:val="cea1933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49ac371">
    <w:name w:val="heading 2049ac371"/>
    <w:basedOn w:val="cea1933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4341e17">
    <w:name w:val="heading 3b4341e17"/>
    <w:basedOn w:val="cea1933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09c0a36">
    <w:name w:val="Default Paragraph Fontc09c0a36"/>
  </w:style>
  <w:style xmlns:r="http://schemas.openxmlformats.org/officeDocument/2006/relationships" w:type="paragraph" w:styleId="a24e5da0">
    <w:name w:val="Normal Indenta24e5da0"/>
    <w:basedOn w:val="cea19332"/>
    <w:pPr>
      <w:ind w:firstLineChars="200" w:firstLine="200"/>
    </w:pPr>
  </w:style>
  <w:style xmlns:r="http://schemas.openxmlformats.org/officeDocument/2006/relationships" w:type="paragraph" w:styleId="c7d2f106">
    <w:name w:val="toc 5c7d2f106"/>
    <w:basedOn w:val="cea19332"/>
    <w:next w:val="0"/>
    <w:pPr>
      <w:ind w:left="1680"/>
    </w:pPr>
  </w:style>
  <w:style xmlns:r="http://schemas.openxmlformats.org/officeDocument/2006/relationships" w:type="paragraph" w:styleId="93f78f79">
    <w:name w:val="toc 393f78f79"/>
    <w:basedOn w:val="cea19332"/>
    <w:next w:val="0"/>
    <w:pPr>
      <w:ind w:left="840"/>
    </w:pPr>
  </w:style>
  <w:style xmlns:r="http://schemas.openxmlformats.org/officeDocument/2006/relationships" w:type="paragraph" w:styleId="54f1db37">
    <w:name w:val="footer54f1db37"/>
    <w:basedOn w:val="cea19332"/>
    <w:pPr>
      <w:tabs>
        <w:tab w:val="center" w:pos="4153"/>
        <w:tab w:val="right" w:pos="8307"/>
      </w:tabs>
      <w:adjustRightInd/>
      <w:snapToGrid w:val="0"/>
      <w:contextualSpacing w:val="0"/>
      <w:jc w:val="left"/>
    </w:pPr>
    <w:rPr>
      <w:sz w:val="18"/>
    </w:rPr>
  </w:style>
  <w:style xmlns:r="http://schemas.openxmlformats.org/officeDocument/2006/relationships" w:type="paragraph" w:styleId="5462a029">
    <w:name w:val="header5462a029"/>
    <w:basedOn w:val="cea1933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8a3e25f">
    <w:name w:val="toc 1a8a3e25f"/>
    <w:basedOn w:val="cea19332"/>
    <w:next w:val="0"/>
  </w:style>
  <w:style xmlns:r="http://schemas.openxmlformats.org/officeDocument/2006/relationships" w:type="paragraph" w:styleId="e4b28d77">
    <w:name w:val="toc 4e4b28d77"/>
    <w:basedOn w:val="cea19332"/>
    <w:next w:val="0"/>
    <w:pPr>
      <w:ind w:left="1260"/>
    </w:pPr>
  </w:style>
  <w:style xmlns:r="http://schemas.openxmlformats.org/officeDocument/2006/relationships" w:type="paragraph" w:styleId="22090dae">
    <w:name w:val="toc 222090dae"/>
    <w:basedOn w:val="cea19332"/>
    <w:next w:val="0"/>
    <w:pPr>
      <w:ind w:left="420"/>
    </w:pPr>
  </w:style>
  <w:style xmlns:r="http://schemas.openxmlformats.org/officeDocument/2006/relationships" w:type="paragraph" w:styleId="67186c59">
    <w:name w:val="Normal (Web)67186c5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f7e10f7">
    <w:name w:val="Normal5f7e10f75f7e10f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1c9664a">
    <w:name w:val="heading 181c9664a81c9664a"/>
    <w:basedOn w:val="5f7e10f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79740f9">
    <w:name w:val="heading 2f79740f9f79740f9"/>
    <w:basedOn w:val="5f7e10f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a1da7cf">
    <w:name w:val="heading 36a1da7cf6a1da7cf"/>
    <w:basedOn w:val="5f7e10f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6095410">
    <w:name w:val="Default Paragraph Font5609541056095410"/>
  </w:style>
  <w:style xmlns:r="http://schemas.openxmlformats.org/officeDocument/2006/relationships" w:type="paragraph" w:customStyle="1" w:styleId="305055e0">
    <w:name w:val="引文目录1305055e0305055e0"/>
    <w:basedOn w:val="5f7e10f7"/>
    <w:next w:val="0"/>
    <w:pPr>
      <w:ind w:leftChars="200" w:left="200"/>
    </w:pPr>
  </w:style>
  <w:style xmlns:r="http://schemas.openxmlformats.org/officeDocument/2006/relationships" w:type="paragraph" w:styleId="7fac4ec6">
    <w:name w:val="toc 57fac4ec67fac4ec6"/>
    <w:basedOn w:val="5f7e10f7"/>
    <w:next w:val="0"/>
    <w:pPr>
      <w:ind w:left="1680"/>
    </w:pPr>
  </w:style>
  <w:style xmlns:r="http://schemas.openxmlformats.org/officeDocument/2006/relationships" w:type="paragraph" w:styleId="89b65eb1">
    <w:name w:val="toc 389b65eb189b65eb1"/>
    <w:basedOn w:val="5f7e10f7"/>
    <w:next w:val="0"/>
    <w:pPr>
      <w:ind w:left="840"/>
    </w:pPr>
  </w:style>
  <w:style xmlns:r="http://schemas.openxmlformats.org/officeDocument/2006/relationships" w:type="paragraph" w:styleId="6f321351">
    <w:name w:val="footer6f3213516f321351"/>
    <w:basedOn w:val="5f7e10f7"/>
    <w:pPr>
      <w:tabs>
        <w:tab w:val="center" w:pos="4153"/>
        <w:tab w:val="right" w:pos="8307"/>
      </w:tabs>
      <w:adjustRightInd/>
      <w:snapToGrid w:val="0"/>
      <w:contextualSpacing w:val="0"/>
      <w:jc w:val="left"/>
    </w:pPr>
    <w:rPr>
      <w:sz w:val="18"/>
    </w:rPr>
  </w:style>
  <w:style xmlns:r="http://schemas.openxmlformats.org/officeDocument/2006/relationships" w:type="paragraph" w:styleId="f333007f">
    <w:name w:val="headerf333007ff333007f"/>
    <w:basedOn w:val="5f7e10f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983eb86">
    <w:name w:val="toc 19983eb869983eb86"/>
    <w:basedOn w:val="5f7e10f7"/>
    <w:next w:val="0"/>
  </w:style>
  <w:style xmlns:r="http://schemas.openxmlformats.org/officeDocument/2006/relationships" w:type="paragraph" w:styleId="d6d6e879">
    <w:name w:val="toc 4d6d6e879d6d6e879"/>
    <w:basedOn w:val="5f7e10f7"/>
    <w:next w:val="0"/>
    <w:pPr>
      <w:ind w:left="1260"/>
    </w:pPr>
  </w:style>
  <w:style xmlns:r="http://schemas.openxmlformats.org/officeDocument/2006/relationships" w:type="paragraph" w:styleId="0259bc4d">
    <w:name w:val="toc 20259bc4d0259bc4d"/>
    <w:basedOn w:val="5f7e10f7"/>
    <w:next w:val="0"/>
    <w:pPr>
      <w:ind w:left="420"/>
    </w:pPr>
  </w:style>
  <w:style xmlns:r="http://schemas.openxmlformats.org/officeDocument/2006/relationships" w:type="paragraph" w:customStyle="1" w:styleId="6a46e6c6">
    <w:name w:val="列出段落16a46e6c66a46e6c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