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1270ff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c1270ff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1270ff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1270ff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1270ff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1270ff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1270ff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1270ff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1270ff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1270ff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1270ffd"/>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6aa140c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6aa140c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492f0d7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南银理财珠联璧合鑫逸稳一年249期封闭式公募人民币理财产品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ZZ700322500597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Z7003225000384(投资者可依据该编码在中国理财网www.chinawealth.com.cn查询理财产品相关信息）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A份额：Y30249</w:t>
            </w:r>
          </w:p>
          <w:p>
            <w:pPr>
              <w:pStyle w:val="null10"/>
              <w:spacing w:lineRule="exact" w:line="200"/>
            </w:pPr>
            <w:r>
              <w:rPr>
                <w:rFonts w:ascii="方正黑体_GBK" w:hAnsi="方正黑体_GBK" w:cs="宋体" w:eastAsia="方正黑体_GBK"/>
                <w:sz w:val="18"/>
                <w:szCs w:val="18"/>
              </w:rPr>
              <w:t>B份额：Y31249</w:t>
            </w:r>
          </w:p>
          <w:p>
            <w:pPr>
              <w:pStyle w:val="null10"/>
              <w:spacing w:lineRule="exact" w:line="200"/>
            </w:pPr>
            <w:r>
              <w:rPr>
                <w:rFonts w:ascii="方正黑体_GBK" w:hAnsi="方正黑体_GBK" w:cs="宋体" w:eastAsia="方正黑体_GBK"/>
                <w:sz w:val="18"/>
                <w:szCs w:val="18"/>
              </w:rPr>
              <w:t>C份额：Y32249</w:t>
            </w:r>
          </w:p>
          <w:p>
            <w:pPr>
              <w:pStyle w:val="null10"/>
              <w:spacing w:lineRule="exact" w:line="200"/>
            </w:pPr>
            <w:r>
              <w:rPr>
                <w:rFonts w:ascii="方正黑体_GBK" w:hAnsi="方正黑体_GBK" w:cs="宋体" w:eastAsia="方正黑体_GBK"/>
                <w:sz w:val="18"/>
                <w:szCs w:val="18"/>
              </w:rPr>
              <w:t>D份额：Y33249</w:t>
            </w:r>
          </w:p>
          <w:p>
            <w:pPr>
              <w:pStyle w:val="null10"/>
              <w:spacing w:lineRule="exact" w:line="200"/>
            </w:pPr>
            <w:r>
              <w:rPr>
                <w:rFonts w:ascii="方正黑体_GBK" w:hAnsi="方正黑体_GBK" w:cs="宋体" w:eastAsia="方正黑体_GBK"/>
                <w:sz w:val="18"/>
                <w:szCs w:val="18"/>
              </w:rPr>
              <w:t>F份额：Y35249</w:t>
            </w:r>
          </w:p>
          <w:p>
            <w:pPr>
              <w:pStyle w:val="null10"/>
              <w:spacing w:lineRule="exact" w:line="200"/>
            </w:pPr>
            <w:r>
              <w:rPr>
                <w:rFonts w:ascii="方正黑体_GBK" w:hAnsi="方正黑体_GBK" w:cs="宋体" w:eastAsia="方正黑体_GBK"/>
                <w:sz w:val="18"/>
                <w:szCs w:val="18"/>
              </w:rPr>
              <w:t>G份额：Y36249</w:t>
            </w:r>
          </w:p>
          <w:p>
            <w:pPr>
              <w:pStyle w:val="null10"/>
              <w:spacing w:lineRule="exact" w:line="200"/>
            </w:pPr>
            <w:r>
              <w:rPr>
                <w:rFonts w:ascii="方正黑体_GBK" w:hAnsi="方正黑体_GBK" w:cs="宋体" w:eastAsia="方正黑体_GBK"/>
                <w:sz w:val="18"/>
                <w:szCs w:val="18"/>
              </w:rPr>
              <w:t>K份额：YA30249</w:t>
            </w:r>
          </w:p>
          <w:p>
            <w:pPr>
              <w:pStyle w:val="null10"/>
              <w:spacing w:lineRule="exact" w:line="200"/>
            </w:pPr>
            <w:r>
              <w:rPr>
                <w:rFonts w:ascii="方正黑体_GBK" w:hAnsi="方正黑体_GBK" w:cs="宋体" w:eastAsia="方正黑体_GBK"/>
                <w:sz w:val="18"/>
                <w:szCs w:val="18"/>
              </w:rPr>
              <w:t>L份额：YB30249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A份额：除B、C、D、F、G、K、L份额以外的所有客户（详见“销售机构”条款）。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 私行客户)、徽商银行股份有限公司( 常规客群)、杭州银行股份有限公司( 大众客户)、烟台银行股份有限公司( 社保卡客户)、广州银行股份有限公司、江苏常熟农村商业银行股份有限公司( 专属客户)、苏州银行股份有限公司( 大众客户)、秦皇岛银行股份有限公司、潍坊银行股份有限公司( 财富客户)、齐鲁银行股份有限公司( 政务服务中心支行开业专享)、甘肃银行股份有限公司、天津农村商业银行股份有限公司( 滨海分行专属)、兰州银行股份有限公司、江苏南通农村商业银行股份有限公司( 代发客户)、江苏江都农村商业银行股份有限公司、江苏淮安农村商业银行股份有限公司(财富客户)、江苏镇江农村商业银行股份有限公司( 20万元起购)、江苏如皋农村商业银行股份有限公司(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C份额：杭州银行股份有限公司( 私行客户)、烟台银行股份有限公司(特邀客户)、嘉兴银行股份有限公司(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D份额：温州银行股份有限公司、天津农村商业银行股份有限公司(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L份额：南京银行股份有限公司、江苏张家港农村商业银行股份有限公司( 特定客户)、江苏常熟农村商业银行股份有限公司( 专属特定客群)、苏州银行股份有限公司( 特邀客群)、天津农村商业银行股份有限公司(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2025年11月19日 09:00—2025年11月25日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2025年11月26日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2025年11月26日—实际到期日（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2026年12月30日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A份额：业绩比较基准为年化2.15%-2.4% 。</w:t>
            </w:r>
          </w:p>
          <w:p>
            <w:pPr>
              <w:pStyle w:val="null10"/>
              <w:spacing w:lineRule="exact" w:line="200"/>
            </w:pPr>
            <w:r>
              <w:rPr>
                <w:rFonts w:ascii="方正黑体_GBK" w:hAnsi="方正黑体_GBK" w:cs="宋体" w:eastAsia="方正黑体_GBK"/>
                <w:sz w:val="18"/>
                <w:szCs w:val="18"/>
              </w:rPr>
              <w:t>B份额：业绩比较基准为年化2.25%-2.5% 。</w:t>
            </w:r>
          </w:p>
          <w:p>
            <w:pPr>
              <w:pStyle w:val="null10"/>
              <w:spacing w:lineRule="exact" w:line="200"/>
            </w:pPr>
            <w:r>
              <w:rPr>
                <w:rFonts w:ascii="方正黑体_GBK" w:hAnsi="方正黑体_GBK" w:cs="宋体" w:eastAsia="方正黑体_GBK"/>
                <w:sz w:val="18"/>
                <w:szCs w:val="18"/>
              </w:rPr>
              <w:t>C份额：业绩比较基准为年化2.35%-2.6% 。</w:t>
            </w:r>
          </w:p>
          <w:p>
            <w:pPr>
              <w:pStyle w:val="null10"/>
              <w:spacing w:lineRule="exact" w:line="200"/>
            </w:pPr>
            <w:r>
              <w:rPr>
                <w:rFonts w:ascii="方正黑体_GBK" w:hAnsi="方正黑体_GBK" w:cs="宋体" w:eastAsia="方正黑体_GBK"/>
                <w:sz w:val="18"/>
                <w:szCs w:val="18"/>
              </w:rPr>
              <w:t>D份额：业绩比较基准为年化2.45%-2.7% 。</w:t>
            </w:r>
          </w:p>
          <w:p>
            <w:pPr>
              <w:pStyle w:val="null10"/>
              <w:spacing w:lineRule="exact" w:line="200"/>
            </w:pPr>
            <w:r>
              <w:rPr>
                <w:rFonts w:ascii="方正黑体_GBK" w:hAnsi="方正黑体_GBK" w:cs="宋体" w:eastAsia="方正黑体_GBK"/>
                <w:sz w:val="18"/>
                <w:szCs w:val="18"/>
              </w:rPr>
              <w:t>F份额：业绩比较基准为年化2.2%-2.45% 。</w:t>
            </w:r>
          </w:p>
          <w:p>
            <w:pPr>
              <w:pStyle w:val="null10"/>
              <w:spacing w:lineRule="exact" w:line="200"/>
            </w:pPr>
            <w:r>
              <w:rPr>
                <w:rFonts w:ascii="方正黑体_GBK" w:hAnsi="方正黑体_GBK" w:cs="宋体" w:eastAsia="方正黑体_GBK"/>
                <w:sz w:val="18"/>
                <w:szCs w:val="18"/>
              </w:rPr>
              <w:t>G份额：业绩比较基准为年化2.25%-2.5% 。</w:t>
            </w:r>
          </w:p>
          <w:p>
            <w:pPr>
              <w:pStyle w:val="null10"/>
              <w:spacing w:lineRule="exact" w:line="200"/>
            </w:pPr>
            <w:r>
              <w:rPr>
                <w:rFonts w:ascii="方正黑体_GBK" w:hAnsi="方正黑体_GBK" w:cs="宋体" w:eastAsia="方正黑体_GBK"/>
                <w:sz w:val="18"/>
                <w:szCs w:val="18"/>
              </w:rPr>
              <w:t>K份额：业绩比较基准为年化2.3%-2.55% 。</w:t>
            </w:r>
          </w:p>
          <w:p>
            <w:pPr>
              <w:pStyle w:val="null10"/>
              <w:spacing w:lineRule="exact" w:line="200"/>
            </w:pPr>
            <w:r>
              <w:rPr>
                <w:rFonts w:ascii="方正黑体_GBK" w:hAnsi="方正黑体_GBK" w:cs="宋体" w:eastAsia="方正黑体_GBK"/>
                <w:sz w:val="18"/>
                <w:szCs w:val="18"/>
              </w:rPr>
              <w:t>L份额：业绩比较基准为年化2.4%-2.65%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F份额：固定管理费年化0.1%</w:t>
            </w:r>
          </w:p>
          <w:p>
            <w:pPr>
              <w:pStyle w:val="null10"/>
              <w:spacing w:lineRule="exact" w:line="200"/>
            </w:pPr>
            <w:r>
              <w:rPr>
                <w:rFonts w:ascii="方正黑体_GBK" w:hAnsi="方正黑体_GBK" w:cs="宋体" w:eastAsia="方正黑体_GBK"/>
                <w:sz w:val="18"/>
                <w:b/>
                <w:szCs w:val="18"/>
              </w:rPr>
              <w:t>G份额：固定管理费年化0.1%</w:t>
            </w:r>
          </w:p>
          <w:p>
            <w:pPr>
              <w:pStyle w:val="null10"/>
              <w:spacing w:lineRule="exact" w:line="200"/>
            </w:pPr>
            <w:r>
              <w:rPr>
                <w:rFonts w:ascii="方正黑体_GBK" w:hAnsi="方正黑体_GBK" w:cs="宋体" w:eastAsia="方正黑体_GBK"/>
                <w:sz w:val="18"/>
                <w:b/>
                <w:szCs w:val="18"/>
              </w:rPr>
              <w:t>K份额：固定管理费年化0.1%</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2.15%（含）（年化，即产品该份额对应的业绩报酬计提基准）至2.4%（不含）之间的部分，管理人将按超过2.15%部分的50%收取业绩报酬；在2.4%（含）（年化，即产品该份额对应的业绩报酬计提基准）以上的部分，管理人将按超过2.4%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2.25%（含）（年化，即产品该份额对应的业绩报酬计提基准）至2.5%（不含）之间的部分，管理人将按超过2.25%部分的50%收取业绩报酬；在2.5%（含）（年化，即产品该份额对应的业绩报酬计提基准）以上的部分，管理人将按超过2.5%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2.2%（含）（年化，即产品该份额对应的业绩报酬计提基准）至2.45%（不含）之间的部分，管理人将按超过2.2%部分的50%收取业绩报酬；在2.45%（含）（年化，即产品该份额对应的业绩报酬计提基准）以上的部分，管理人将按超过2.45%部分的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在2.25%（含）（年化，即产品该份额对应的业绩报酬计提基准）至2.5%（不含）之间的部分，管理人将按超过2.25%部分的50%收取业绩报酬；在2.5%（含）（年化，即产品该份额对应的业绩报酬计提基准）以上的部分，管理人将按超过2.5%部分的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在2.3%（含）（年化，即产品该份额对应的业绩报酬计提基准）至2.55%（不含）之间的部分，管理人将按超过2.3%部分的50%收取业绩报酬；在2.55%（含）（年化，即产品该份额对应的业绩报酬计提基准）以上的部分，管理人将按超过2.55%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6aa140c5"/>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7c065b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7c065b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7c065b9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7c065b9c"/>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7c065b9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7c065b9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7c065b9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7c065b9c"/>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南银理财珠联璧合鑫逸稳一年249期封闭式公募人民币理财产品</w:t>
      </w:r>
      <w:r>
        <w:rPr>
          <w:rFonts w:ascii="方正黑体_GBK" w:eastAsia="方正黑体_GBK" w:hint="eastAsia" w:hAnsi="方正黑体_GBK"/>
          <w:vanish w:val="0"/>
          <w:color w:val="3D3D3D"/>
          <w:kern w:val="0"/>
          <w:sz w:val="15"/>
          <w:szCs w:val="15"/>
        </w:rPr>
        <w:t>。</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7c065b9c"/>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7c065b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7c065b9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7c065b9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681162c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681162c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681162c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681162c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681162c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681162c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7c065b9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7c065b9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7c065b9c"/>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681162c5"/>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6aa140c5"/>
        <w:keepNext w:val="0"/>
        <w:keepLines w:val="0"/>
        <w:pageBreakBefore w:val="0"/>
        <w:widowControl/>
        <w:suppressLineNumbers w:val="0"/>
        <w:suppressAutoHyphens w:val="0"/>
        <w:spacing w:line="200" w:lineRule="exact"/>
        <w:ind w:firstLineChars="200" w:firstLine="300"/>
        <w:rPr>
          <w:rStyle w:val="681162c5"/>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6aa140c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6aa140c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6aa140c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6aa140c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6aa140c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6aa140c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6aa140c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6aa140c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6aa140c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6aa140c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6aa140c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6aa140c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6aa140c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6aa140c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6aa140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6aa140c5"/>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3"/>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1270ffd">
    <w:name w:val="Normalc1270ffd"/>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85baed8">
    <w:name w:val="heading 1885baed8"/>
    <w:basedOn w:val="c1270ff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aedffdf">
    <w:name w:val="heading 2baedffdf"/>
    <w:basedOn w:val="c1270ff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d2711ee">
    <w:name w:val="heading 3bd2711ee"/>
    <w:basedOn w:val="c1270ff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ab16ad1">
    <w:name w:val="Default Paragraph Fontaab16ad1"/>
  </w:style>
  <w:style xmlns:r="http://schemas.openxmlformats.org/officeDocument/2006/relationships" w:type="paragraph" w:styleId="5ff8623d">
    <w:name w:val="toc 15ff8623d"/>
    <w:basedOn w:val="c1270ffd"/>
    <w:autoRedefine/>
    <w:next w:val="0"/>
  </w:style>
  <w:style xmlns:r="http://schemas.openxmlformats.org/officeDocument/2006/relationships" w:type="paragraph" w:styleId="ce57619c">
    <w:name w:val="toc 2ce57619c"/>
    <w:basedOn w:val="c1270ffd"/>
    <w:autoRedefine/>
    <w:next w:val="0"/>
    <w:pPr>
      <w:ind w:left="420"/>
    </w:pPr>
  </w:style>
  <w:style xmlns:r="http://schemas.openxmlformats.org/officeDocument/2006/relationships" w:type="paragraph" w:styleId="c340c5af">
    <w:name w:val="toc 3c340c5af"/>
    <w:basedOn w:val="c1270ffd"/>
    <w:autoRedefine/>
    <w:next w:val="0"/>
    <w:pPr>
      <w:ind w:left="840"/>
    </w:pPr>
  </w:style>
  <w:style xmlns:r="http://schemas.openxmlformats.org/officeDocument/2006/relationships" w:type="paragraph" w:styleId="db879449">
    <w:name w:val="toc 4db879449"/>
    <w:basedOn w:val="c1270ffd"/>
    <w:autoRedefine/>
    <w:next w:val="0"/>
    <w:pPr>
      <w:ind w:left="1260"/>
    </w:pPr>
  </w:style>
  <w:style xmlns:r="http://schemas.openxmlformats.org/officeDocument/2006/relationships" w:type="paragraph" w:styleId="c50ba09b">
    <w:name w:val="toc 5c50ba09b"/>
    <w:basedOn w:val="c1270ffd"/>
    <w:autoRedefine/>
    <w:next w:val="0"/>
    <w:pPr>
      <w:ind w:left="1680"/>
    </w:pPr>
  </w:style>
  <w:style xmlns:r="http://schemas.openxmlformats.org/officeDocument/2006/relationships" w:type="paragraph" w:styleId="5d7a07fe">
    <w:name w:val="header5d7a07fe"/>
    <w:basedOn w:val="c1270ff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fb5d280">
    <w:name w:val="footercfb5d280"/>
    <w:basedOn w:val="c1270ffd"/>
    <w:pPr>
      <w:tabs>
        <w:tab w:val="center" w:pos="4153"/>
        <w:tab w:val="right" w:pos="8307"/>
      </w:tabs>
      <w:adjustRightInd/>
      <w:snapToGrid w:val="0"/>
      <w:contextualSpacing w:val="0"/>
      <w:jc w:val="left"/>
    </w:pPr>
    <w:rPr>
      <w:sz w:val="18"/>
    </w:rPr>
  </w:style>
  <w:style xmlns:r="http://schemas.openxmlformats.org/officeDocument/2006/relationships" w:type="character" w:styleId="ceedd50f">
    <w:name w:val="Strongceedd50f"/>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aa140c5">
    <w:name w:val="Normal6aa140c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ac2aba1c">
    <w:name w:val="heading 1ac2aba1c"/>
    <w:basedOn w:val="6aa140c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650ff8d">
    <w:name w:val="heading 27650ff8d"/>
    <w:basedOn w:val="6aa140c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bc27e7e">
    <w:name w:val="heading 34bc27e7e"/>
    <w:basedOn w:val="6aa140c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66c036e">
    <w:name w:val="Default Paragraph Font566c036e"/>
  </w:style>
  <w:style xmlns:r="http://schemas.openxmlformats.org/officeDocument/2006/relationships" w:type="paragraph" w:styleId="08e9e0b8">
    <w:name w:val="Normal Indent08e9e0b8"/>
    <w:basedOn w:val="6aa140c5"/>
    <w:pPr>
      <w:ind w:firstLineChars="200" w:firstLine="200"/>
    </w:pPr>
  </w:style>
  <w:style xmlns:r="http://schemas.openxmlformats.org/officeDocument/2006/relationships" w:type="paragraph" w:styleId="cbc218d0">
    <w:name w:val="toc 5cbc218d0"/>
    <w:basedOn w:val="6aa140c5"/>
    <w:next w:val="0"/>
    <w:pPr>
      <w:ind w:left="1680"/>
    </w:pPr>
  </w:style>
  <w:style xmlns:r="http://schemas.openxmlformats.org/officeDocument/2006/relationships" w:type="paragraph" w:styleId="f5ef28ad">
    <w:name w:val="toc 3f5ef28ad"/>
    <w:basedOn w:val="6aa140c5"/>
    <w:next w:val="0"/>
    <w:pPr>
      <w:ind w:left="840"/>
    </w:pPr>
  </w:style>
  <w:style xmlns:r="http://schemas.openxmlformats.org/officeDocument/2006/relationships" w:type="paragraph" w:styleId="e07d9b33">
    <w:name w:val="footere07d9b33"/>
    <w:basedOn w:val="6aa140c5"/>
    <w:pPr>
      <w:tabs>
        <w:tab w:val="center" w:pos="4153"/>
        <w:tab w:val="right" w:pos="8307"/>
      </w:tabs>
      <w:adjustRightInd/>
      <w:snapToGrid w:val="0"/>
      <w:contextualSpacing w:val="0"/>
      <w:jc w:val="left"/>
    </w:pPr>
    <w:rPr>
      <w:sz w:val="18"/>
    </w:rPr>
  </w:style>
  <w:style xmlns:r="http://schemas.openxmlformats.org/officeDocument/2006/relationships" w:type="paragraph" w:styleId="5648eeaa">
    <w:name w:val="header5648eeaa"/>
    <w:basedOn w:val="6aa140c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8642591">
    <w:name w:val="toc 118642591"/>
    <w:basedOn w:val="6aa140c5"/>
    <w:next w:val="0"/>
  </w:style>
  <w:style xmlns:r="http://schemas.openxmlformats.org/officeDocument/2006/relationships" w:type="paragraph" w:styleId="8c589158">
    <w:name w:val="toc 48c589158"/>
    <w:basedOn w:val="6aa140c5"/>
    <w:next w:val="0"/>
    <w:pPr>
      <w:ind w:left="1260"/>
    </w:pPr>
  </w:style>
  <w:style xmlns:r="http://schemas.openxmlformats.org/officeDocument/2006/relationships" w:type="paragraph" w:styleId="6b460927">
    <w:name w:val="toc 26b460927"/>
    <w:basedOn w:val="6aa140c5"/>
    <w:next w:val="0"/>
    <w:pPr>
      <w:ind w:left="420"/>
    </w:pPr>
  </w:style>
  <w:style xmlns:r="http://schemas.openxmlformats.org/officeDocument/2006/relationships" w:type="paragraph" w:styleId="492f0d77">
    <w:name w:val="Normal (Web)492f0d7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c065b9c">
    <w:name w:val="Normal7c065b9c7c065b9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7260452">
    <w:name w:val="heading 1b7260452b7260452"/>
    <w:basedOn w:val="7c065b9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80134cf">
    <w:name w:val="heading 2780134cf780134cf"/>
    <w:basedOn w:val="7c065b9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7438b52">
    <w:name w:val="heading 337438b5237438b52"/>
    <w:basedOn w:val="7c065b9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01f1dea">
    <w:name w:val="Default Paragraph Fontf01f1deaf01f1dea"/>
  </w:style>
  <w:style xmlns:r="http://schemas.openxmlformats.org/officeDocument/2006/relationships" w:type="paragraph" w:customStyle="1" w:styleId="3ca9c1a9">
    <w:name w:val="引文目录13ca9c1a93ca9c1a9"/>
    <w:basedOn w:val="7c065b9c"/>
    <w:next w:val="0"/>
    <w:pPr>
      <w:ind w:leftChars="200" w:left="200"/>
    </w:pPr>
  </w:style>
  <w:style xmlns:r="http://schemas.openxmlformats.org/officeDocument/2006/relationships" w:type="paragraph" w:styleId="44a827c4">
    <w:name w:val="toc 544a827c444a827c4"/>
    <w:basedOn w:val="7c065b9c"/>
    <w:next w:val="0"/>
    <w:pPr>
      <w:ind w:left="1680"/>
    </w:pPr>
  </w:style>
  <w:style xmlns:r="http://schemas.openxmlformats.org/officeDocument/2006/relationships" w:type="paragraph" w:styleId="61b07149">
    <w:name w:val="toc 361b0714961b07149"/>
    <w:basedOn w:val="7c065b9c"/>
    <w:next w:val="0"/>
    <w:pPr>
      <w:ind w:left="840"/>
    </w:pPr>
  </w:style>
  <w:style xmlns:r="http://schemas.openxmlformats.org/officeDocument/2006/relationships" w:type="paragraph" w:styleId="e3182971">
    <w:name w:val="footere3182971e3182971"/>
    <w:basedOn w:val="7c065b9c"/>
    <w:pPr>
      <w:tabs>
        <w:tab w:val="center" w:pos="4153"/>
        <w:tab w:val="right" w:pos="8307"/>
      </w:tabs>
      <w:adjustRightInd/>
      <w:snapToGrid w:val="0"/>
      <w:contextualSpacing w:val="0"/>
      <w:jc w:val="left"/>
    </w:pPr>
    <w:rPr>
      <w:sz w:val="18"/>
    </w:rPr>
  </w:style>
  <w:style xmlns:r="http://schemas.openxmlformats.org/officeDocument/2006/relationships" w:type="paragraph" w:styleId="7429bb09">
    <w:name w:val="header7429bb097429bb09"/>
    <w:basedOn w:val="7c065b9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e00e8ff">
    <w:name w:val="toc 17e00e8ff7e00e8ff"/>
    <w:basedOn w:val="7c065b9c"/>
    <w:next w:val="0"/>
  </w:style>
  <w:style xmlns:r="http://schemas.openxmlformats.org/officeDocument/2006/relationships" w:type="paragraph" w:styleId="74e027b7">
    <w:name w:val="toc 474e027b774e027b7"/>
    <w:basedOn w:val="7c065b9c"/>
    <w:next w:val="0"/>
    <w:pPr>
      <w:ind w:left="1260"/>
    </w:pPr>
  </w:style>
  <w:style xmlns:r="http://schemas.openxmlformats.org/officeDocument/2006/relationships" w:type="paragraph" w:styleId="185bf022">
    <w:name w:val="toc 2185bf022185bf022"/>
    <w:basedOn w:val="7c065b9c"/>
    <w:next w:val="0"/>
    <w:pPr>
      <w:ind w:left="420"/>
    </w:pPr>
  </w:style>
  <w:style xmlns:r="http://schemas.openxmlformats.org/officeDocument/2006/relationships" w:type="paragraph" w:customStyle="1" w:styleId="681162c5">
    <w:name w:val="列出段落1681162c5681162c5"/>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